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E7F" w:rsidRDefault="00431E7F" w:rsidP="00D66F9E">
      <w:pPr>
        <w:rPr>
          <w:sz w:val="22"/>
          <w:szCs w:val="28"/>
          <w:lang w:bidi="ar-SY"/>
        </w:rPr>
      </w:pP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E09A6E1" wp14:editId="4353DE61">
                <wp:simplePos x="0" y="0"/>
                <wp:positionH relativeFrom="column">
                  <wp:posOffset>-1196975</wp:posOffset>
                </wp:positionH>
                <wp:positionV relativeFrom="paragraph">
                  <wp:posOffset>47625</wp:posOffset>
                </wp:positionV>
                <wp:extent cx="8276590" cy="819785"/>
                <wp:effectExtent l="57150" t="38100" r="48260" b="75565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819785"/>
                          <a:chOff x="0" y="0"/>
                          <a:chExt cx="8276896" cy="819806"/>
                        </a:xfrm>
                      </wpg:grpSpPr>
                      <wps:wsp>
                        <wps:cNvPr id="7616" name="مستطيل 55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7" name="مستطيل 56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BA59F21" id="Group 55" o:spid="_x0000_s1026" style="position:absolute;margin-left:-94.25pt;margin-top:3.75pt;width:651.7pt;height:64.55pt;z-index:251666432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">
                <v:rect id="مستطيل 55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56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3870483" wp14:editId="6DC4BDD3">
                <wp:simplePos x="0" y="0"/>
                <wp:positionH relativeFrom="column">
                  <wp:posOffset>5114290</wp:posOffset>
                </wp:positionH>
                <wp:positionV relativeFrom="paragraph">
                  <wp:posOffset>-5118100</wp:posOffset>
                </wp:positionV>
                <wp:extent cx="835660" cy="15946755"/>
                <wp:effectExtent l="57150" t="38100" r="59690" b="7429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025" cy="15946755"/>
                          <a:chOff x="0" y="0"/>
                          <a:chExt cx="835572" cy="8261130"/>
                        </a:xfrm>
                      </wpg:grpSpPr>
                      <wps:wsp>
                        <wps:cNvPr id="53" name="مستطيل 59"/>
                        <wps:cNvSpPr/>
                        <wps:spPr>
                          <a:xfrm rot="5400000">
                            <a:off x="-3720662" y="3720662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مستطيل 60"/>
                        <wps:cNvSpPr/>
                        <wps:spPr>
                          <a:xfrm rot="5400000">
                            <a:off x="-3563007" y="3862551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76683ED" id="Group 45" o:spid="_x0000_s1026" style="position:absolute;margin-left:402.7pt;margin-top:-403pt;width:65.8pt;height:1255.65pt;z-index:251667456;mso-width-relative:margin;mso-height-relative:margin" coordsize="8355,8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">
                <v:rect id="مستطيل 59" o:spid="_x0000_s1027" style="position:absolute;left:-37206;top:37206;width:81192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60" o:spid="_x0000_s1028" style="position:absolute;left:-35631;top:38625;width:81193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bookmarkStart w:id="0" w:name="_Hlk119388790"/>
      <w:bookmarkEnd w:id="0"/>
    </w:p>
    <w:p w:rsidR="00431E7F" w:rsidRDefault="00431E7F" w:rsidP="00431E7F">
      <w:pPr>
        <w:rPr>
          <w:szCs w:val="34"/>
        </w:rPr>
      </w:pPr>
    </w:p>
    <w:p w:rsidR="00431E7F" w:rsidRDefault="00431E7F" w:rsidP="00431E7F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04B2C32" wp14:editId="066E79E7">
                <wp:simplePos x="0" y="0"/>
                <wp:positionH relativeFrom="page">
                  <wp:align>left</wp:align>
                </wp:positionH>
                <wp:positionV relativeFrom="paragraph">
                  <wp:posOffset>262890</wp:posOffset>
                </wp:positionV>
                <wp:extent cx="6376670" cy="7903845"/>
                <wp:effectExtent l="0" t="0" r="24130" b="2095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670" cy="7903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DADF937" id="Rectangle 86" o:spid="_x0000_s1026" style="position:absolute;margin-left:0;margin-top:20.7pt;width:502.1pt;height:622.35pt;z-index:-2516469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" fillcolor="#f2f2f2 [3052]" strokecolor="#a5a5a5 [3206]" strokeweight=".5pt">
                <w10:wrap anchorx="page"/>
              </v:rect>
            </w:pict>
          </mc:Fallback>
        </mc:AlternateContent>
      </w:r>
    </w:p>
    <w:p w:rsidR="00431E7F" w:rsidRDefault="00431E7F" w:rsidP="00431E7F"/>
    <w:p w:rsidR="00431E7F" w:rsidRDefault="00431E7F" w:rsidP="00431E7F">
      <w:pPr>
        <w:rPr>
          <w:rtl/>
        </w:rPr>
      </w:pPr>
    </w:p>
    <w:p w:rsidR="00431E7F" w:rsidRDefault="00431E7F" w:rsidP="00431E7F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EEB4FA9" wp14:editId="27654179">
                <wp:simplePos x="0" y="0"/>
                <wp:positionH relativeFrom="margin">
                  <wp:posOffset>-746760</wp:posOffset>
                </wp:positionH>
                <wp:positionV relativeFrom="margin">
                  <wp:posOffset>1756410</wp:posOffset>
                </wp:positionV>
                <wp:extent cx="5678805" cy="2974975"/>
                <wp:effectExtent l="0" t="0" r="0" b="0"/>
                <wp:wrapSquare wrapText="bothSides"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8805" cy="2974975"/>
                          <a:chOff x="0" y="0"/>
                          <a:chExt cx="5679413" cy="2976526"/>
                        </a:xfrm>
                      </wpg:grpSpPr>
                      <wps:wsp>
                        <wps:cNvPr id="2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49874" y="1803046"/>
                            <a:ext cx="421259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1E7F" w:rsidRDefault="00431E7F" w:rsidP="00431E7F">
                              <w:pPr>
                                <w:pBdr>
                                  <w:top w:val="single" w:sz="12" w:space="1" w:color="002060"/>
                                </w:pBdr>
                                <w:bidi w:val="0"/>
                                <w:spacing w:line="240" w:lineRule="auto"/>
                                <w:jc w:val="center"/>
                                <w:rPr>
                                  <w:color w:val="3C88A6"/>
                                  <w:sz w:val="108"/>
                                  <w:szCs w:val="108"/>
                                </w:rPr>
                              </w:pPr>
                              <w:r>
                                <w:rPr>
                                  <w:rFonts w:cs="Monotype Koufi" w:hint="cs"/>
                                  <w:b/>
                                  <w:color w:val="3C88A6"/>
                                  <w:sz w:val="72"/>
                                  <w:szCs w:val="72"/>
                                  <w:rtl/>
                                  <w:lang w:bidi="ar-SY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أوراق العمل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79413" cy="201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1E7F" w:rsidRDefault="00431E7F" w:rsidP="00431E7F">
                              <w:pPr>
                                <w:spacing w:line="240" w:lineRule="auto"/>
                                <w:jc w:val="center"/>
                                <w:rPr>
                                  <w:color w:val="012E40"/>
                                  <w:sz w:val="108"/>
                                  <w:szCs w:val="108"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12E40"/>
                                  <w:sz w:val="120"/>
                                  <w:szCs w:val="120"/>
                                  <w:rtl/>
                                  <w:lang w:val="en-GB" w:bidi="ar-SY"/>
                                </w:rPr>
                                <w:t>مهارات التعامل مع المرؤوسين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EEB4FA9" id="Group 26" o:spid="_x0000_s1026" style="position:absolute;left:0;text-align:left;margin-left:-58.8pt;margin-top:138.3pt;width:447.15pt;height:234.25pt;z-index:251665408;mso-position-horizontal-relative:margin;mso-position-vertical-relative:margin" coordsize="56794,29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7" type="#_x0000_t202" style="position:absolute;left:6498;top:18030;width:42126;height:1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53EF7BDC" w14:textId="289C771E" w:rsidR="00431E7F" w:rsidRDefault="00431E7F" w:rsidP="00431E7F">
                        <w:pPr>
                          <w:pBdr>
                            <w:top w:val="single" w:sz="12" w:space="1" w:color="002060"/>
                          </w:pBdr>
                          <w:bidi w:val="0"/>
                          <w:spacing w:line="240" w:lineRule="auto"/>
                          <w:jc w:val="center"/>
                          <w:rPr>
                            <w:color w:val="3C88A6"/>
                            <w:sz w:val="108"/>
                            <w:szCs w:val="108"/>
                          </w:rPr>
                        </w:pPr>
                        <w:r>
                          <w:rPr>
                            <w:rFonts w:cs="Monotype Koufi" w:hint="cs"/>
                            <w:b/>
                            <w:color w:val="3C88A6"/>
                            <w:sz w:val="72"/>
                            <w:szCs w:val="72"/>
                            <w:rtl/>
                            <w:lang w:bidi="ar-SY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أوراق العمل</w:t>
                        </w:r>
                      </w:p>
                    </w:txbxContent>
                  </v:textbox>
                </v:shape>
                <v:shape id="Text Box 14" o:spid="_x0000_s1028" type="#_x0000_t202" style="position:absolute;width:56794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14:paraId="256F7F1D" w14:textId="77777777" w:rsidR="00431E7F" w:rsidRDefault="00431E7F" w:rsidP="00431E7F">
                        <w:pPr>
                          <w:spacing w:line="240" w:lineRule="auto"/>
                          <w:jc w:val="center"/>
                          <w:rPr>
                            <w:color w:val="012E40"/>
                            <w:sz w:val="108"/>
                            <w:szCs w:val="108"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/>
                            <w:b/>
                            <w:bCs/>
                            <w:color w:val="012E40"/>
                            <w:sz w:val="120"/>
                            <w:szCs w:val="120"/>
                            <w:rtl/>
                            <w:lang w:val="en-GB" w:bidi="ar-SY"/>
                          </w:rPr>
                          <w:t>مهارات التعامل مع المرؤوسين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:rsidR="00431E7F" w:rsidRDefault="00431E7F" w:rsidP="00431E7F">
      <w:pPr>
        <w:rPr>
          <w:rtl/>
        </w:rPr>
      </w:pPr>
    </w:p>
    <w:p w:rsidR="00431E7F" w:rsidRDefault="00431E7F" w:rsidP="00431E7F">
      <w:pPr>
        <w:rPr>
          <w:rtl/>
        </w:rPr>
      </w:pPr>
    </w:p>
    <w:p w:rsidR="00431E7F" w:rsidRDefault="00431E7F" w:rsidP="00431E7F">
      <w:pPr>
        <w:rPr>
          <w:rtl/>
        </w:rPr>
      </w:pPr>
    </w:p>
    <w:p w:rsidR="00431E7F" w:rsidRDefault="00431E7F" w:rsidP="00431E7F">
      <w:pPr>
        <w:rPr>
          <w:rtl/>
        </w:rPr>
      </w:pPr>
    </w:p>
    <w:p w:rsidR="00431E7F" w:rsidRDefault="00431E7F" w:rsidP="00431E7F">
      <w:pPr>
        <w:rPr>
          <w:rtl/>
        </w:rPr>
      </w:pPr>
    </w:p>
    <w:p w:rsidR="00431E7F" w:rsidRDefault="00431E7F" w:rsidP="00431E7F">
      <w:pPr>
        <w:rPr>
          <w:rtl/>
        </w:rPr>
      </w:pPr>
    </w:p>
    <w:p w:rsidR="00431E7F" w:rsidRDefault="00431E7F" w:rsidP="00431E7F">
      <w:pPr>
        <w:rPr>
          <w:rtl/>
        </w:rPr>
      </w:pPr>
    </w:p>
    <w:p w:rsidR="00431E7F" w:rsidRDefault="00431E7F" w:rsidP="00431E7F">
      <w:pPr>
        <w:tabs>
          <w:tab w:val="left" w:pos="3171"/>
        </w:tabs>
        <w:rPr>
          <w:noProof/>
          <w:sz w:val="22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70528" behindDoc="0" locked="0" layoutInCell="1" allowOverlap="1" wp14:anchorId="445BC389" wp14:editId="019C5317">
            <wp:simplePos x="0" y="0"/>
            <wp:positionH relativeFrom="column">
              <wp:posOffset>-93345</wp:posOffset>
            </wp:positionH>
            <wp:positionV relativeFrom="paragraph">
              <wp:posOffset>198755</wp:posOffset>
            </wp:positionV>
            <wp:extent cx="4925695" cy="3752215"/>
            <wp:effectExtent l="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3" b="14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375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1E7F" w:rsidRDefault="00431E7F" w:rsidP="00431E7F">
      <w:pPr>
        <w:tabs>
          <w:tab w:val="left" w:pos="3171"/>
        </w:tabs>
        <w:rPr>
          <w:szCs w:val="34"/>
        </w:rPr>
      </w:pPr>
      <w:r>
        <w:tab/>
      </w:r>
    </w:p>
    <w:p w:rsidR="00431E7F" w:rsidRDefault="00431E7F" w:rsidP="00431E7F">
      <w:pPr>
        <w:rPr>
          <w:rtl/>
        </w:rPr>
      </w:pPr>
    </w:p>
    <w:p w:rsidR="00F53D08" w:rsidRPr="00F53D08" w:rsidRDefault="00431E7F" w:rsidP="00431E7F">
      <w:pPr>
        <w:bidi w:val="0"/>
        <w:spacing w:after="160" w:line="256" w:lineRule="auto"/>
        <w:jc w:val="left"/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F694101" wp14:editId="279C135F">
                <wp:simplePos x="0" y="0"/>
                <wp:positionH relativeFrom="column">
                  <wp:posOffset>-1179195</wp:posOffset>
                </wp:positionH>
                <wp:positionV relativeFrom="paragraph">
                  <wp:posOffset>3108325</wp:posOffset>
                </wp:positionV>
                <wp:extent cx="8276590" cy="459105"/>
                <wp:effectExtent l="57150" t="38100" r="48260" b="74295"/>
                <wp:wrapNone/>
                <wp:docPr id="7619" name="Group 7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458470"/>
                          <a:chOff x="0" y="0"/>
                          <a:chExt cx="8276896" cy="819806"/>
                        </a:xfrm>
                      </wpg:grpSpPr>
                      <wps:wsp>
                        <wps:cNvPr id="23" name="مستطيل 7620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مستطيل 85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71C6C0A" id="Group 7619" o:spid="_x0000_s1026" style="position:absolute;margin-left:-92.85pt;margin-top:244.75pt;width:651.7pt;height:36.15pt;z-index:251668480;mso-height-relative:margin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">
                <v:rect id="مستطيل 7620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85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rtl/>
        </w:rPr>
        <w:br w:type="page"/>
      </w:r>
      <w:r w:rsidR="00357B5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3217E7" wp14:editId="00CBD7DB">
                <wp:simplePos x="0" y="0"/>
                <wp:positionH relativeFrom="column">
                  <wp:posOffset>-1038225</wp:posOffset>
                </wp:positionH>
                <wp:positionV relativeFrom="paragraph">
                  <wp:posOffset>4561205</wp:posOffset>
                </wp:positionV>
                <wp:extent cx="8162925" cy="304800"/>
                <wp:effectExtent l="0" t="0" r="28575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62925" cy="304800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7882871" id="Rectangle 21" o:spid="_x0000_s1026" style="position:absolute;margin-left:-81.75pt;margin-top:359.15pt;width:642.75pt;height:2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" fillcolor="#1e659b" strokecolor="#1f3763 [1604]" strokeweight="1pt"/>
            </w:pict>
          </mc:Fallback>
        </mc:AlternateContent>
      </w:r>
    </w:p>
    <w:p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default" r:id="rId10"/>
          <w:footerReference w:type="default" r:id="rId11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</w:p>
    <w:p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2724A55B" wp14:editId="43E861C3">
                <wp:extent cx="3432864" cy="816291"/>
                <wp:effectExtent l="76200" t="38100" r="53340" b="41275"/>
                <wp:docPr id="768441" name="Group 768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444" name="Rectangle 768444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579D6" w:rsidRPr="00415CB0" w:rsidRDefault="009579D6" w:rsidP="009579D6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اليوم التدريبي الأول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الأولى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445" name="Picture 768445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446" name="Picture 76844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724A55B" id="Group 768441" o:spid="_x0000_s1029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">
                <v:rect id="Rectangle 768444" o:spid="_x0000_s1030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" filled="f" stroked="f" strokeweight="1pt">
                  <v:textbox>
                    <w:txbxContent>
                      <w:p w14:paraId="33FA3C10" w14:textId="77777777" w:rsidR="009579D6" w:rsidRPr="00415CB0" w:rsidRDefault="009579D6" w:rsidP="009579D6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اليوم التدريبي الأول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الأولى </w:t>
                        </w:r>
                      </w:p>
                    </w:txbxContent>
                  </v:textbox>
                </v:rect>
                <v:shape id="Picture 768445" o:spid="_x0000_s1031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">
                  <v:imagedata r:id="rId13" o:title=""/>
                </v:shape>
                <v:shape id="Picture 768446" o:spid="_x0000_s1032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">
                  <v:imagedata r:id="rId13" o:title=""/>
                </v:shape>
                <w10:anchorlock/>
              </v:group>
            </w:pict>
          </mc:Fallback>
        </mc:AlternateContent>
      </w:r>
    </w:p>
    <w:p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44FB42AE" wp14:editId="7639DE48">
                <wp:extent cx="5945506" cy="505014"/>
                <wp:effectExtent l="0" t="0" r="0" b="28575"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506" cy="505014"/>
                          <a:chOff x="0" y="0"/>
                          <a:chExt cx="6088381" cy="505014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34" name="Group 34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35" name="Rectangle: Rounded Corners 55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6" name="Oval 61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3" name="Rectangle 38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9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40" name="Freeform: Shape 40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41" name="Rectangle: Rounded Corners 41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" name="Rectangle: Rounded Corners 42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" name="Rectangle: Rounded Corners 43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" name="Rectangle: Rounded Corners 44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" name="Rectangle: Rounded Corners 46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7" name="Rectangle: Rounded Corners 47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8" name="Rectangle: Rounded Corners 48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" name="Rectangle: Rounded Corners 49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0" name="Rectangle: Rounded Corners 50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1" name="Rectangle: Rounded Corners 51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4FB42AE" id="Group 32" o:spid="_x0000_s1033" style="width:468.15pt;height:39.75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">
                <v:group id="Group 33" o:spid="_x0000_s1034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group id="Group 34" o:spid="_x0000_s1035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roundrect id="Rectangle: Rounded Corners 55" o:spid="_x0000_s1036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" fillcolor="#00b0f0" stroked="f" strokeweight="1pt">
                      <v:stroke joinstyle="miter"/>
                      <v:textbox>
                        <w:txbxContent>
                          <w:p w14:paraId="0510F45F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767B817A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37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38" o:spid="_x0000_s1038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" fillcolor="#00b0f0" stroked="f" strokeweight="1pt"/>
                </v:group>
                <v:group id="Group 227" o:spid="_x0000_s1039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: Shape 40" o:spid="_x0000_s1040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41" o:spid="_x0000_s1041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42" o:spid="_x0000_s1042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3" o:spid="_x0000_s1043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4" o:spid="_x0000_s1044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46" o:spid="_x0000_s1045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7" o:spid="_x0000_s1046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8" o:spid="_x0000_s1047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" fillcolor="white [3212]" stroked="f" strokeweight="1pt">
                    <v:stroke joinstyle="miter"/>
                  </v:roundrect>
                  <v:roundrect id="Rectangle: Rounded Corners 49" o:spid="_x0000_s1048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50" o:spid="_x0000_s1049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" fillcolor="white [3212]" stroked="f" strokeweight="1pt">
                    <v:stroke joinstyle="miter"/>
                  </v:roundrect>
                  <v:roundrect id="Rectangle: Rounded Corners 51" o:spid="_x0000_s1050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Default="00B471BA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4" w:history="1">
        <w:r w:rsidR="00662FB9" w:rsidRPr="00B471BA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هي الأدوار التي يؤدِّيها المديرون في المؤسسات؟ عددها واشرحها</w:t>
        </w:r>
        <w:r w:rsidR="0048371F" w:rsidRPr="00B471B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25115E87" wp14:editId="266429F3">
                <wp:extent cx="6772275" cy="6877050"/>
                <wp:effectExtent l="0" t="0" r="28575" b="19050"/>
                <wp:docPr id="1815" name="Rectangle: Rounded Corners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87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25115E87" id="Rectangle: Rounded Corners 1815" o:spid="_x0000_s1051" style="width:533.25pt;height:54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" fillcolor="#fff2cc [663]" strokecolor="#ffc000" strokeweight="1pt">
                <v:stroke joinstyle="miter"/>
                <v:textbox inset="0,3mm,0">
                  <w:txbxContent>
                    <w:p w14:paraId="0DF05C9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1D456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2FC68D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4FEE6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7ACD5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25A66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6E999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07D2B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2C40B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BAFB0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3D19E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169A9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35623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054C7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15265F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1D8EC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FAC23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FA20C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9C8803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EB4C2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D4E79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C5053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64D5F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71EC5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842CC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B7AFF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E60AAB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6BAA1F00" wp14:editId="78742707">
                <wp:extent cx="3432864" cy="816291"/>
                <wp:effectExtent l="76200" t="38100" r="53340" b="41275"/>
                <wp:docPr id="768434" name="Group 768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435" name="Rectangle 768435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579D6" w:rsidRPr="00415CB0" w:rsidRDefault="009579D6" w:rsidP="009579D6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اليوم التدريبي الأول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436" name="Picture 76843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437" name="Picture 76843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BAA1F00" id="Group 768434" o:spid="_x0000_s1052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">
                <v:rect id="Rectangle 768435" o:spid="_x0000_s1053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" filled="f" stroked="f" strokeweight="1pt">
                  <v:textbox>
                    <w:txbxContent>
                      <w:p w14:paraId="29BA2E35" w14:textId="77777777" w:rsidR="009579D6" w:rsidRPr="00415CB0" w:rsidRDefault="009579D6" w:rsidP="009579D6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اليوم التدريبي الأول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768436" o:spid="_x0000_s1054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">
                  <v:imagedata r:id="rId13" o:title=""/>
                </v:shape>
                <v:shape id="Picture 768437" o:spid="_x0000_s1055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">
                  <v:imagedata r:id="rId13" o:title=""/>
                </v:shape>
                <w10:anchorlock/>
              </v:group>
            </w:pict>
          </mc:Fallback>
        </mc:AlternateContent>
      </w:r>
    </w:p>
    <w:p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1B0A2444" wp14:editId="6F1E0DC1">
                <wp:extent cx="5945506" cy="505014"/>
                <wp:effectExtent l="0" t="0" r="0" b="28575"/>
                <wp:docPr id="768438" name="Group 768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506" cy="505014"/>
                          <a:chOff x="0" y="0"/>
                          <a:chExt cx="6088381" cy="505014"/>
                        </a:xfrm>
                      </wpg:grpSpPr>
                      <wpg:grpSp>
                        <wpg:cNvPr id="768439" name="Group 768439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768440" name="Group 768440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768442" name="Rectangle: Rounded Corners 55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68443" name="Oval 61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768447" name="Rectangle 768447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193" name="Freeform: Shape 193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94" name="Rectangle: Rounded Corners 194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5" name="Rectangle: Rounded Corners 195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6" name="Rectangle: Rounded Corners 196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" name="Rectangle: Rounded Corners 197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8" name="Rectangle: Rounded Corners 198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9" name="Rectangle: Rounded Corners 199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0" name="Rectangle: Rounded Corners 200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1" name="Rectangle: Rounded Corners 201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2" name="Rectangle: Rounded Corners 202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3" name="Rectangle: Rounded Corners 203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B0A2444" id="Group 768438" o:spid="_x0000_s1056" style="width:468.15pt;height:39.75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">
                <v:group id="Group 768439" o:spid="_x0000_s1057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">
                  <v:group id="Group 768440" o:spid="_x0000_s1058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">
                    <v:roundrect id="Rectangle: Rounded Corners 55" o:spid="_x0000_s1059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" fillcolor="#00b0f0" stroked="f" strokeweight="1pt">
                      <v:stroke joinstyle="miter"/>
                      <v:textbox>
                        <w:txbxContent>
                          <w:p w14:paraId="0D88CE10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5455F369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60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768447" o:spid="_x0000_s1061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" fillcolor="#00b0f0" stroked="f" strokeweight="1pt"/>
                </v:group>
                <v:group id="Group 227" o:spid="_x0000_s1062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Freeform: Shape 193" o:spid="_x0000_s1063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194" o:spid="_x0000_s1064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5" o:spid="_x0000_s1065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6" o:spid="_x0000_s1066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197" o:spid="_x0000_s1067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8" o:spid="_x0000_s1068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199" o:spid="_x0000_s1069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200" o:spid="_x0000_s1070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1" o:spid="_x0000_s1071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2" o:spid="_x0000_s1072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3" o:spid="_x0000_s1073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Default="00B471BA" w:rsidP="0048371F">
      <w:pPr>
        <w:spacing w:line="276" w:lineRule="auto"/>
        <w:ind w:left="-755"/>
        <w:jc w:val="center"/>
        <w:rPr>
          <w:sz w:val="40"/>
          <w:szCs w:val="44"/>
          <w:rtl/>
        </w:rPr>
      </w:pPr>
      <w:hyperlink r:id="rId15" w:history="1">
        <w:r w:rsidR="00662FB9" w:rsidRPr="00B471BA">
          <w:rPr>
            <w:rStyle w:val="Hyperlink"/>
            <w:rFonts w:ascii="Adobe Arabic" w:hAnsi="Adobe Arabic" w:cs="Adobe Arabic"/>
            <w:sz w:val="40"/>
            <w:szCs w:val="44"/>
            <w:rtl/>
          </w:rPr>
          <w:t>ما</w:t>
        </w:r>
        <w:r w:rsidRPr="00B471B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662FB9" w:rsidRPr="00B471BA">
          <w:rPr>
            <w:rStyle w:val="Hyperlink"/>
            <w:rFonts w:ascii="Adobe Arabic" w:hAnsi="Adobe Arabic" w:cs="Adobe Arabic"/>
            <w:sz w:val="40"/>
            <w:szCs w:val="44"/>
            <w:rtl/>
          </w:rPr>
          <w:t>هي صفات الموظف شديد الغضب؟ وكيف يتم التعامل معه؟</w:t>
        </w:r>
      </w:hyperlink>
      <w:r w:rsidR="0048371F">
        <w:rPr>
          <w:noProof/>
        </w:rPr>
        <mc:AlternateContent>
          <mc:Choice Requires="wps">
            <w:drawing>
              <wp:inline distT="0" distB="0" distL="0" distR="0" wp14:anchorId="6F02A922" wp14:editId="4196675F">
                <wp:extent cx="6775450" cy="6927850"/>
                <wp:effectExtent l="0" t="0" r="25400" b="25400"/>
                <wp:docPr id="1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0" cy="6927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F02A922" id="Rectangle: Rounded Corners 3" o:spid="_x0000_s1074" style="width:533.5pt;height:54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" fillcolor="#fff2cc [663]" strokecolor="#ffc000" strokeweight="1pt">
                <v:stroke joinstyle="miter"/>
                <v:textbox inset="0,3mm,0">
                  <w:txbxContent>
                    <w:p w14:paraId="2A4DCFF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2FF33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91C3C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111B8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5A3A0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71D20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94019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00D883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2EC28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6EA73A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631AF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0D6A8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BC110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E754C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AB1D9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9B33D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21E22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EED55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E7AD07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9BE35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6E058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D611D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770ED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812EB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E8F4F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09CE0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324593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846DC" w:rsidRDefault="007846DC" w:rsidP="00415CB0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5770FEB6" wp14:editId="24E86C2D">
                <wp:extent cx="3432864" cy="816291"/>
                <wp:effectExtent l="76200" t="38100" r="53340" b="41275"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الأولى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770FEB6" id="Group 28" o:spid="_x0000_s1075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">
                <v:rect id="Rectangle 29" o:spid="_x0000_s1076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ndIwwAAANs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H0DX6/pB8gVz8AAAD//wMAUEsBAi0AFAAGAAgAAAAhANvh9svuAAAAhQEAABMAAAAAAAAAAAAA&#10;AAAAAAAAAFtDb250ZW50X1R5cGVzXS54bWxQSwECLQAUAAYACAAAACEAWvQsW78AAAAVAQAACwAA&#10;AAAAAAAAAAAAAAAfAQAAX3JlbHMvLnJlbHNQSwECLQAUAAYACAAAACEAQ4J3SMMAAADbAAAADwAA&#10;AAAAAAAAAAAAAAAHAgAAZHJzL2Rvd25yZXYueG1sUEsFBgAAAAADAAMAtwAAAPcCAAAAAA==&#10;" filled="f" stroked="f" strokeweight="1pt">
                  <v:textbox>
                    <w:txbxContent>
                      <w:p w14:paraId="0DB32DA0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الأولى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0" o:spid="_x0000_s1077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">
                  <v:imagedata r:id="rId13" o:title=""/>
                </v:shape>
                <v:shape id="Picture 31" o:spid="_x0000_s1078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">
                  <v:imagedata r:id="rId13" o:title=""/>
                </v:shape>
                <w10:anchorlock/>
              </v:group>
            </w:pict>
          </mc:Fallback>
        </mc:AlternateContent>
      </w:r>
    </w:p>
    <w:p w:rsidR="009579D6" w:rsidRDefault="009579D6" w:rsidP="00415CB0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038ACEF2" wp14:editId="7F31D029">
                <wp:extent cx="5731510" cy="486655"/>
                <wp:effectExtent l="0" t="0" r="2540" b="27940"/>
                <wp:docPr id="768406" name="Group 768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655"/>
                          <a:chOff x="0" y="0"/>
                          <a:chExt cx="6088381" cy="505014"/>
                        </a:xfrm>
                      </wpg:grpSpPr>
                      <wpg:grpSp>
                        <wpg:cNvPr id="768409" name="Group 768409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768414" name="Group 768414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768419" name="Rectangle: Rounded Corners 55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68420" name="Oval 61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768421" name="Rectangle 768421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68422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768423" name="Freeform: Shape 768423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768424" name="Rectangle: Rounded Corners 768424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5" name="Rectangle: Rounded Corners 768425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6" name="Rectangle: Rounded Corners 768426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7" name="Rectangle: Rounded Corners 768427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8" name="Rectangle: Rounded Corners 768428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9" name="Rectangle: Rounded Corners 768429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0" name="Rectangle: Rounded Corners 768430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1" name="Rectangle: Rounded Corners 768431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2" name="Rectangle: Rounded Corners 768432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3" name="Rectangle: Rounded Corners 768433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38ACEF2" id="Group 768406" o:spid="_x0000_s1079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">
                <v:group id="Group 768409" o:spid="_x0000_s1080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">
                  <v:group id="Group 768414" o:spid="_x0000_s1081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">
                    <v:roundrect id="Rectangle: Rounded Corners 55" o:spid="_x0000_s1082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" fillcolor="#00b0f0" stroked="f" strokeweight="1pt">
                      <v:stroke joinstyle="miter"/>
                      <v:textbox>
                        <w:txbxContent>
                          <w:p w14:paraId="095EED57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19C3DD6D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83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768421" o:spid="_x0000_s1084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" fillcolor="#00b0f0" stroked="f" strokeweight="1pt"/>
                </v:group>
                <v:group id="Group 227" o:spid="_x0000_s1085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">
                  <v:shape id="Freeform: Shape 768423" o:spid="_x0000_s1086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768424" o:spid="_x0000_s1087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" fillcolor="white [3212]" stroked="f" strokeweight="1pt">
                    <v:stroke joinstyle="miter"/>
                  </v:roundrect>
                  <v:roundrect id="Rectangle: Rounded Corners 768425" o:spid="_x0000_s1088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26" o:spid="_x0000_s1089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27" o:spid="_x0000_s1090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" fillcolor="white [3212]" stroked="f" strokeweight="1pt">
                    <v:stroke joinstyle="miter"/>
                  </v:roundrect>
                  <v:roundrect id="Rectangle: Rounded Corners 768428" o:spid="_x0000_s1091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768429" o:spid="_x0000_s1092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0" o:spid="_x0000_s1093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" fillcolor="white [3212]" stroked="f" strokeweight="1pt">
                    <v:stroke joinstyle="miter"/>
                  </v:roundrect>
                  <v:roundrect id="Rectangle: Rounded Corners 768431" o:spid="_x0000_s1094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2" o:spid="_x0000_s1095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3" o:spid="_x0000_s1096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Pr="0048371F" w:rsidRDefault="00B471BA" w:rsidP="00662FB9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6" w:history="1">
        <w:r w:rsidR="00662FB9" w:rsidRPr="00B471BA">
          <w:rPr>
            <w:rStyle w:val="Hyperlink"/>
            <w:rFonts w:ascii="Adobe Arabic" w:hAnsi="Adobe Arabic" w:cs="Adobe Arabic"/>
            <w:sz w:val="40"/>
            <w:szCs w:val="44"/>
            <w:rtl/>
          </w:rPr>
          <w:t>ما معنى مهارة الإنصات؟ وما</w:t>
        </w:r>
        <w:r w:rsidRPr="00B471B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662FB9" w:rsidRPr="00B471BA">
          <w:rPr>
            <w:rStyle w:val="Hyperlink"/>
            <w:rFonts w:ascii="Adobe Arabic" w:hAnsi="Adobe Arabic" w:cs="Adobe Arabic"/>
            <w:sz w:val="40"/>
            <w:szCs w:val="44"/>
            <w:rtl/>
          </w:rPr>
          <w:t>هي أنواع الإنصات</w:t>
        </w:r>
        <w:r w:rsidR="0048371F" w:rsidRPr="00B471B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7846DC" w:rsidRDefault="0048371F" w:rsidP="0048371F">
      <w:pPr>
        <w:spacing w:line="276" w:lineRule="auto"/>
        <w:ind w:left="-897"/>
        <w:jc w:val="center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inline distT="0" distB="0" distL="0" distR="0" wp14:anchorId="350BA237" wp14:editId="1A5AF26C">
                <wp:extent cx="6762750" cy="6943725"/>
                <wp:effectExtent l="0" t="0" r="19050" b="28575"/>
                <wp:docPr id="4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0" cy="694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350BA237" id="Rectangle: Rounded Corners 4" o:spid="_x0000_s1097" style="width:532.5pt;height:5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" fillcolor="#fff2cc [663]" strokecolor="#ffc000" strokeweight="1pt">
                <v:stroke joinstyle="miter"/>
                <v:textbox inset="0,3mm,0">
                  <w:txbxContent>
                    <w:p w14:paraId="7F44ADA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C685E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0AFB2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51EF0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4B633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2A0B0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F4C68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72215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759B5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D5FE5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8A913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F0D2E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D6BF8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7F7EE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3364D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3B0638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E7CAB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59058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36029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0DCF3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D4517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4546A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B5208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ADD86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53967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C07C7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74D420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846DC" w:rsidRDefault="007846DC" w:rsidP="007846DC">
      <w:pPr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2E12D5ED" wp14:editId="23A5C3E2">
                <wp:extent cx="3432864" cy="816291"/>
                <wp:effectExtent l="76200" t="38100" r="53340" b="41275"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Picture 60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E12D5ED" id="Group 57" o:spid="_x0000_s1098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">
                <v:rect id="Rectangle 58" o:spid="_x0000_s1099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" filled="f" stroked="f" strokeweight="1pt">
                  <v:textbox>
                    <w:txbxContent>
                      <w:p w14:paraId="72F643E2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9" o:spid="_x0000_s1100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">
                  <v:imagedata r:id="rId13" o:title=""/>
                </v:shape>
                <v:shape id="Picture 60" o:spid="_x0000_s1101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">
                  <v:imagedata r:id="rId13" o:title=""/>
                </v:shape>
                <w10:anchorlock/>
              </v:group>
            </w:pict>
          </mc:Fallback>
        </mc:AlternateContent>
      </w:r>
    </w:p>
    <w:p w:rsidR="009579D6" w:rsidRDefault="009579D6" w:rsidP="007846DC">
      <w:pPr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29588653" wp14:editId="4425F418">
                <wp:extent cx="5731510" cy="486410"/>
                <wp:effectExtent l="0" t="0" r="2540" b="27940"/>
                <wp:docPr id="204" name="Gro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410"/>
                          <a:chOff x="0" y="0"/>
                          <a:chExt cx="6088381" cy="505014"/>
                        </a:xfrm>
                      </wpg:grpSpPr>
                      <wpg:grpSp>
                        <wpg:cNvPr id="205" name="Group 205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206" name="Group 206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207" name="Rectangle: Rounded Corners 55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08" name="Oval 61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09" name="Rectangle 209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0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211" name="Freeform: Shape 211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12" name="Rectangle: Rounded Corners 212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3" name="Rectangle: Rounded Corners 213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4" name="Rectangle: Rounded Corners 214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5" name="Rectangle: Rounded Corners 215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6" name="Rectangle: Rounded Corners 216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7" name="Rectangle: Rounded Corners 217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8" name="Rectangle: Rounded Corners 218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0" name="Rectangle: Rounded Corners 220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1" name="Rectangle: Rounded Corners 221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2" name="Rectangle: Rounded Corners 222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9588653" id="Group 204" o:spid="_x0000_s1102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">
                <v:group id="Group 205" o:spid="_x0000_s1103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group id="Group 206" o:spid="_x0000_s1104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roundrect id="Rectangle: Rounded Corners 55" o:spid="_x0000_s1105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" fillcolor="#00b0f0" stroked="f" strokeweight="1pt">
                      <v:stroke joinstyle="miter"/>
                      <v:textbox>
                        <w:txbxContent>
                          <w:p w14:paraId="7C07EF91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577E92AC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106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209" o:spid="_x0000_s1107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" fillcolor="#00b0f0" stroked="f" strokeweight="1pt"/>
                </v:group>
                <v:group id="Group 227" o:spid="_x0000_s1108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shape id="Freeform: Shape 211" o:spid="_x0000_s1109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212" o:spid="_x0000_s1110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13" o:spid="_x0000_s1111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xMbwwAAANwAAAAPAAAAZHJzL2Rvd25yZXYueG1sRI/BasMw&#10;EETvhfyD2EJujRwF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RkcTG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4" o:spid="_x0000_s1112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tvwwAAANwAAAAPAAAAZHJzL2Rvd25yZXYueG1sRI/BasMw&#10;EETvhfyD2EJujRwR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ya6Lb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5" o:spid="_x0000_s1113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i70wwAAANwAAAAPAAAAZHJzL2Rvd25yZXYueG1sRI/BasMw&#10;EETvhfyD2EJujRxB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puIu9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6" o:spid="_x0000_s1114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17" o:spid="_x0000_s1115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8" o:spid="_x0000_s1116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220" o:spid="_x0000_s1117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" fillcolor="white [3212]" stroked="f" strokeweight="1pt">
                    <v:stroke joinstyle="miter"/>
                  </v:roundrect>
                  <v:roundrect id="Rectangle: Rounded Corners 221" o:spid="_x0000_s1118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22" o:spid="_x0000_s1119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Pr="0048371F" w:rsidRDefault="00662FB9" w:rsidP="00662FB9">
      <w:pPr>
        <w:spacing w:line="276" w:lineRule="auto"/>
        <w:rPr>
          <w:rFonts w:ascii="Adobe Arabic" w:hAnsi="Adobe Arabic" w:cs="Adobe Arabic"/>
          <w:sz w:val="40"/>
          <w:szCs w:val="44"/>
        </w:rPr>
      </w:pPr>
      <w:r w:rsidRPr="00662FB9">
        <w:rPr>
          <w:rFonts w:ascii="Adobe Arabic" w:hAnsi="Adobe Arabic" w:cs="Adobe Arabic"/>
          <w:sz w:val="40"/>
          <w:szCs w:val="44"/>
          <w:rtl/>
        </w:rPr>
        <w:t>وضع الإسلام منهجاً وقائياً مليئاً بـالقيم والضـوابط الحازمـة لوقايـة الفـرد مـن الانـزلاق في الفساد ولحماية مصالح الفرد والمنظمة والمجتمع،</w:t>
      </w:r>
      <w:r>
        <w:rPr>
          <w:rFonts w:ascii="Adobe Arabic" w:hAnsi="Adobe Arabic" w:cs="Adobe Arabic" w:hint="cs"/>
          <w:sz w:val="40"/>
          <w:szCs w:val="44"/>
          <w:rtl/>
        </w:rPr>
        <w:t xml:space="preserve"> </w:t>
      </w:r>
      <w:r w:rsidRPr="00662FB9">
        <w:rPr>
          <w:rFonts w:ascii="Adobe Arabic" w:hAnsi="Adobe Arabic" w:cs="Adobe Arabic"/>
          <w:sz w:val="40"/>
          <w:szCs w:val="44"/>
          <w:rtl/>
        </w:rPr>
        <w:t xml:space="preserve">عزيزي المتدرب: </w:t>
      </w:r>
      <w:hyperlink r:id="rId17" w:history="1">
        <w:r w:rsidRPr="00B471BA">
          <w:rPr>
            <w:rStyle w:val="Hyperlink"/>
            <w:rFonts w:ascii="Adobe Arabic" w:hAnsi="Adobe Arabic" w:cs="Adobe Arabic"/>
            <w:sz w:val="40"/>
            <w:szCs w:val="44"/>
            <w:rtl/>
          </w:rPr>
          <w:t>اذكر بعض من هذه المعايير الأخلاقية</w:t>
        </w:r>
        <w:r w:rsidR="0048371F" w:rsidRPr="00B471B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48371F" w:rsidRPr="0048371F" w:rsidRDefault="0048371F" w:rsidP="0048371F">
      <w:pPr>
        <w:ind w:left="-897"/>
        <w:jc w:val="center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inline distT="0" distB="0" distL="0" distR="0" wp14:anchorId="7F1223AB" wp14:editId="45097B90">
                <wp:extent cx="6877050" cy="5937250"/>
                <wp:effectExtent l="0" t="0" r="19050" b="25400"/>
                <wp:docPr id="5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7050" cy="5937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7F1223AB" id="Rectangle: Rounded Corners 5" o:spid="_x0000_s1120" style="width:541.5pt;height:46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" fillcolor="#fff2cc [663]" strokecolor="#ffc000" strokeweight="1pt">
                <v:stroke joinstyle="miter"/>
                <v:textbox inset="0,3mm,0">
                  <w:txbxContent>
                    <w:p w14:paraId="486D686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4B3FD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DDD23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D61BA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F1000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9A3B3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DFB6A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6F0B8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1ABC6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BA53E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32477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EDA6E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28EF1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6A2DC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6A5FD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EB98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3F33C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B1C5F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1044D7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1C21D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4C53D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38FAD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FB78C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56058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1EB03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5BBD5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D7CBB9B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846DC" w:rsidRDefault="007846DC" w:rsidP="007846DC">
      <w:pPr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77833917" wp14:editId="003217D4">
                <wp:extent cx="3432864" cy="816291"/>
                <wp:effectExtent l="76200" t="38100" r="53340" b="41275"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62" name="Rectangle 62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الثالث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الأولى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6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384" name="Picture 76838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77833917" id="Group 61" o:spid="_x0000_s1121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">
                <v:rect id="Rectangle 62" o:spid="_x0000_s1122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" filled="f" stroked="f" strokeweight="1pt">
                  <v:textbox>
                    <w:txbxContent>
                      <w:p w14:paraId="12718E02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الثالث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الأولى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3" o:spid="_x0000_s1123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">
                  <v:imagedata r:id="rId13" o:title=""/>
                </v:shape>
                <v:shape id="Picture 768384" o:spid="_x0000_s1124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">
                  <v:imagedata r:id="rId13" o:title=""/>
                </v:shape>
                <w10:anchorlock/>
              </v:group>
            </w:pict>
          </mc:Fallback>
        </mc:AlternateContent>
      </w:r>
    </w:p>
    <w:p w:rsidR="009579D6" w:rsidRDefault="009579D6" w:rsidP="007846DC">
      <w:pPr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1CC8C5DB" wp14:editId="5D5B31FC">
                <wp:extent cx="5731510" cy="486410"/>
                <wp:effectExtent l="0" t="0" r="2540" b="27940"/>
                <wp:docPr id="223" name="Group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410"/>
                          <a:chOff x="0" y="0"/>
                          <a:chExt cx="6088381" cy="505014"/>
                        </a:xfrm>
                      </wpg:grpSpPr>
                      <wpg:grpSp>
                        <wpg:cNvPr id="224" name="Group 224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225" name="Group 225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226" name="Rectangle: Rounded Corners 55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27" name="Oval 61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28" name="Rectangle 228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9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230" name="Freeform: Shape 230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31" name="Rectangle: Rounded Corners 231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2" name="Rectangle: Rounded Corners 232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3" name="Rectangle: Rounded Corners 233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4" name="Rectangle: Rounded Corners 234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5" name="Rectangle: Rounded Corners 235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6" name="Rectangle: Rounded Corners 236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7" name="Rectangle: Rounded Corners 237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8" name="Rectangle: Rounded Corners 238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9" name="Rectangle: Rounded Corners 239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0" name="Rectangle: Rounded Corners 240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CC8C5DB" id="Group 223" o:spid="_x0000_s1125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">
                <v:group id="Group 224" o:spid="_x0000_s1126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group id="Group 225" o:spid="_x0000_s1127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roundrect id="Rectangle: Rounded Corners 55" o:spid="_x0000_s1128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" fillcolor="#00b0f0" stroked="f" strokeweight="1pt">
                      <v:stroke joinstyle="miter"/>
                      <v:textbox>
                        <w:txbxContent>
                          <w:p w14:paraId="20FFACBA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0B922202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129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228" o:spid="_x0000_s1130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" fillcolor="#00b0f0" stroked="f" strokeweight="1pt"/>
                </v:group>
                <v:group id="Group 227" o:spid="_x0000_s1131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<v:shape id="Freeform: Shape 230" o:spid="_x0000_s1132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231" o:spid="_x0000_s1133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32" o:spid="_x0000_s1134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3" o:spid="_x0000_s1135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4" o:spid="_x0000_s1136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5" o:spid="_x0000_s1137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6" o:spid="_x0000_s1138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7" o:spid="_x0000_s1139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38" o:spid="_x0000_s1140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" fillcolor="white [3212]" stroked="f" strokeweight="1pt">
                    <v:stroke joinstyle="miter"/>
                  </v:roundrect>
                  <v:roundrect id="Rectangle: Rounded Corners 239" o:spid="_x0000_s1141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" fillcolor="white [3212]" stroked="f" strokeweight="1pt">
                    <v:stroke joinstyle="miter"/>
                  </v:roundrect>
                  <v:roundrect id="Rectangle: Rounded Corners 240" o:spid="_x0000_s1142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Default="00B471BA" w:rsidP="0048371F">
      <w:pPr>
        <w:jc w:val="left"/>
        <w:rPr>
          <w:rFonts w:ascii="Adobe Arabic" w:hAnsi="Adobe Arabic" w:cs="Adobe Arabic"/>
          <w:sz w:val="40"/>
          <w:szCs w:val="44"/>
          <w:rtl/>
        </w:rPr>
      </w:pPr>
      <w:hyperlink r:id="rId18" w:history="1">
        <w:r w:rsidR="00662FB9" w:rsidRPr="00B471BA">
          <w:rPr>
            <w:rStyle w:val="Hyperlink"/>
            <w:rFonts w:ascii="Adobe Arabic" w:hAnsi="Adobe Arabic" w:cs="Adobe Arabic"/>
            <w:sz w:val="40"/>
            <w:szCs w:val="44"/>
            <w:rtl/>
          </w:rPr>
          <w:t>((الشكوى فرصة للتحسين))، ما مدى اتفاقك مع هذه العبارة، وضح وجهة نظرك</w:t>
        </w:r>
        <w:r w:rsidR="0048371F" w:rsidRPr="00B471B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48371F" w:rsidRPr="0048371F" w:rsidRDefault="0048371F" w:rsidP="0048371F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E996718" wp14:editId="2E14AF54">
                <wp:extent cx="6781800" cy="6648450"/>
                <wp:effectExtent l="0" t="0" r="19050" b="19050"/>
                <wp:docPr id="6" name="Rectangle: Rounded Corner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81800" cy="6648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0E996718" id="Rectangle: Rounded Corners 6" o:spid="_x0000_s1143" style="width:534pt;height:52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" fillcolor="#fff2cc [663]" strokecolor="#ffc000" strokeweight="1pt">
                <v:stroke joinstyle="miter"/>
                <v:textbox inset="0,3mm,0">
                  <w:txbxContent>
                    <w:p w14:paraId="3228DFA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182A2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15523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00B99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DD929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4D09B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7B669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1A602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E6A63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831F6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57F48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4CB78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29CA1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3B1E4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05C45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4B089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9461E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7D338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2EED6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56721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62D45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79B3B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EFB18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57B015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EED99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1D78A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AA6493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846DC" w:rsidRDefault="007846DC" w:rsidP="007846DC">
      <w:pPr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6A96F86A" wp14:editId="3CC4DE9D">
                <wp:extent cx="3432864" cy="816291"/>
                <wp:effectExtent l="76200" t="38100" r="53340" b="41275"/>
                <wp:docPr id="768389" name="Group 768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390" name="Rectangle 768390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الثالث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391" name="Picture 76839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392" name="Picture 76839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A96F86A" id="Group 768389" o:spid="_x0000_s1144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">
                <v:rect id="Rectangle 768390" o:spid="_x0000_s1145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" filled="f" stroked="f" strokeweight="1pt">
                  <v:textbox>
                    <w:txbxContent>
                      <w:p w14:paraId="09791E08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الثالث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768391" o:spid="_x0000_s1146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">
                  <v:imagedata r:id="rId13" o:title=""/>
                </v:shape>
                <v:shape id="Picture 768392" o:spid="_x0000_s1147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">
                  <v:imagedata r:id="rId13" o:title=""/>
                </v:shape>
                <w10:anchorlock/>
              </v:group>
            </w:pict>
          </mc:Fallback>
        </mc:AlternateContent>
      </w:r>
    </w:p>
    <w:p w:rsidR="003C06A3" w:rsidRDefault="009579D6" w:rsidP="007846DC">
      <w:pPr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679CFA49" wp14:editId="0C3AA6C7">
                <wp:extent cx="5731510" cy="486410"/>
                <wp:effectExtent l="0" t="0" r="2540" b="27940"/>
                <wp:docPr id="241" name="Group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410"/>
                          <a:chOff x="0" y="0"/>
                          <a:chExt cx="6088381" cy="505014"/>
                        </a:xfrm>
                      </wpg:grpSpPr>
                      <wpg:grpSp>
                        <wpg:cNvPr id="242" name="Group 242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243" name="Group 243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244" name="Rectangle: Rounded Corners 55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45" name="Oval 61">
                              <a:extLst>
                                <a:ext uri="{C183D7F6-B498-43B3-948B-1728B52AA6E4}">
      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46" name="Rectangle 246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7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248" name="Freeform: Shape 248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49" name="Rectangle: Rounded Corners 249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0" name="Rectangle: Rounded Corners 250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1" name="Rectangle: Rounded Corners 251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2" name="Rectangle: Rounded Corners 252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3" name="Rectangle: Rounded Corners 253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4" name="Rectangle: Rounded Corners 254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5" name="Rectangle: Rounded Corners 255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" name="Rectangle: Rounded Corners 768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9" name="Rectangle: Rounded Corners 769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70" name="Rectangle: Rounded Corners 770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79CFA49" id="Group 241" o:spid="_x0000_s1148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">
                <v:group id="Group 242" o:spid="_x0000_s1149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<v:group id="Group 243" o:spid="_x0000_s1150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<v:roundrect id="Rectangle: Rounded Corners 55" o:spid="_x0000_s1151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" fillcolor="#00b0f0" stroked="f" strokeweight="1pt">
                      <v:stroke joinstyle="miter"/>
                      <v:textbox>
                        <w:txbxContent>
                          <w:p w14:paraId="3D1D36AE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24C7783F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152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246" o:spid="_x0000_s1153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" fillcolor="#00b0f0" stroked="f" strokeweight="1pt"/>
                </v:group>
                <v:group id="Group 227" o:spid="_x0000_s1154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shape id="Freeform: Shape 248" o:spid="_x0000_s1155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249" o:spid="_x0000_s1156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" fillcolor="white [3212]" stroked="f" strokeweight="1pt">
                    <v:stroke joinstyle="miter"/>
                  </v:roundrect>
                  <v:roundrect id="Rectangle: Rounded Corners 250" o:spid="_x0000_s1157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" fillcolor="white [3212]" stroked="f" strokeweight="1pt">
                    <v:stroke joinstyle="miter"/>
                  </v:roundrect>
                  <v:roundrect id="Rectangle: Rounded Corners 251" o:spid="_x0000_s1158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52" o:spid="_x0000_s1159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53" o:spid="_x0000_s1160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54" o:spid="_x0000_s1161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55" o:spid="_x0000_s1162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768" o:spid="_x0000_s1163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769" o:spid="_x0000_s1164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770" o:spid="_x0000_s1165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Default="00B471BA" w:rsidP="00662FB9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19" w:history="1">
        <w:r w:rsidR="00662FB9" w:rsidRPr="00B471BA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هي المهارات التي تساعد المدير في حل المشكلات</w:t>
        </w:r>
        <w:r w:rsidR="0048371F" w:rsidRPr="00B471B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  <w:bookmarkStart w:id="1" w:name="_GoBack"/>
      <w:bookmarkEnd w:id="1"/>
    </w:p>
    <w:p w:rsidR="003C06A3" w:rsidRPr="00662FB9" w:rsidRDefault="0048371F" w:rsidP="00662FB9">
      <w:pPr>
        <w:ind w:left="-897"/>
        <w:jc w:val="left"/>
        <w:rPr>
          <w:rFonts w:ascii="Adobe Arabic" w:hAnsi="Adobe Arabic" w:cs="Adobe Arabic"/>
          <w:sz w:val="40"/>
          <w:szCs w:val="44"/>
        </w:rPr>
      </w:pPr>
      <w:r>
        <w:rPr>
          <w:noProof/>
        </w:rPr>
        <mc:AlternateContent>
          <mc:Choice Requires="wps">
            <w:drawing>
              <wp:inline distT="0" distB="0" distL="0" distR="0" wp14:anchorId="411CD51E" wp14:editId="6CD21333">
                <wp:extent cx="6819900" cy="6565900"/>
                <wp:effectExtent l="0" t="0" r="19050" b="25400"/>
                <wp:docPr id="7" name="Rectangle: Rounded Corner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0" cy="6565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411CD51E" id="Rectangle: Rounded Corners 7" o:spid="_x0000_s1166" style="width:537pt;height:5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" fillcolor="#fff2cc [663]" strokecolor="#ffc000" strokeweight="1pt">
                <v:stroke joinstyle="miter"/>
                <v:textbox inset="0,3mm,0">
                  <w:txbxContent>
                    <w:p w14:paraId="68D2808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9977F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9BE5B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7C7A28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B2C5B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590CC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4BE05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DEA76B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D865B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C2787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D94516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03FD7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1E98C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D854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03AFB8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CFE12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FC713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90876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A833D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3D9B7B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6AB89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3380DC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74BF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1DC703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0CA26D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4070F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3AF81D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sectPr w:rsidR="003C06A3" w:rsidRPr="00662FB9" w:rsidSect="00DD4A16">
      <w:headerReference w:type="default" r:id="rId20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3B5" w:rsidRDefault="003573B5" w:rsidP="00F53D08">
      <w:pPr>
        <w:spacing w:line="240" w:lineRule="auto"/>
      </w:pPr>
      <w:r>
        <w:separator/>
      </w:r>
    </w:p>
  </w:endnote>
  <w:endnote w:type="continuationSeparator" w:id="0">
    <w:p w:rsidR="003573B5" w:rsidRDefault="003573B5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Koufi">
    <w:altName w:val="Calibri"/>
    <w:charset w:val="B2"/>
    <w:family w:val="auto"/>
    <w:pitch w:val="variable"/>
    <w:sig w:usb0="00002000" w:usb1="03D40006" w:usb2="02620000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C9" w:rsidRPr="004752C9" w:rsidRDefault="00D66F9E">
    <w:pPr>
      <w:pStyle w:val="Footer"/>
      <w:jc w:val="center"/>
      <w:rPr>
        <w:color w:val="FFFFFF" w:themeColor="background1"/>
      </w:rPr>
    </w:pPr>
    <w:r w:rsidRPr="00D66F9E">
      <w:rPr>
        <w:noProof/>
        <w:rtl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0316DAA1" wp14:editId="1ECDF7CE">
              <wp:simplePos x="0" y="0"/>
              <wp:positionH relativeFrom="column">
                <wp:posOffset>1019175</wp:posOffset>
              </wp:positionH>
              <wp:positionV relativeFrom="paragraph">
                <wp:posOffset>635</wp:posOffset>
              </wp:positionV>
              <wp:extent cx="1562100" cy="304800"/>
              <wp:effectExtent l="0" t="0" r="0" b="0"/>
              <wp:wrapNone/>
              <wp:docPr id="38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66F9E" w:rsidRPr="00290E2B" w:rsidRDefault="00D66F9E" w:rsidP="00D66F9E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167" type="#_x0000_t202" style="position:absolute;left:0;text-align:left;margin-left:80.25pt;margin-top:.05pt;width:123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" filled="f" stroked="f" strokeweight=".5pt">
              <v:textbox>
                <w:txbxContent>
                  <w:p w:rsidR="00D66F9E" w:rsidRPr="00290E2B" w:rsidRDefault="00D66F9E" w:rsidP="00D66F9E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Pr="00D66F9E">
      <w:rPr>
        <w:noProof/>
        <w:rtl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6C4AF60B" wp14:editId="12CDFAB0">
              <wp:simplePos x="0" y="0"/>
              <wp:positionH relativeFrom="column">
                <wp:posOffset>-866775</wp:posOffset>
              </wp:positionH>
              <wp:positionV relativeFrom="paragraph">
                <wp:posOffset>-38100</wp:posOffset>
              </wp:positionV>
              <wp:extent cx="1600200" cy="304800"/>
              <wp:effectExtent l="0" t="0" r="0" b="0"/>
              <wp:wrapNone/>
              <wp:docPr id="9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02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66F9E" w:rsidRPr="000A6361" w:rsidRDefault="00D66F9E" w:rsidP="00D66F9E">
                          <w:pPr>
                            <w:bidi w:val="0"/>
                            <w:spacing w:line="240" w:lineRule="auto"/>
                            <w:jc w:val="left"/>
                            <w:rPr>
                              <w:rFonts w:ascii="Sakkal Majalla" w:hAnsi="Sakkal Majalla" w:cs="Sakkal Majalla"/>
                              <w:color w:val="538135" w:themeColor="accent6" w:themeShade="BF"/>
                            </w:rPr>
                          </w:pPr>
                          <w:r w:rsidRPr="000A6361">
                            <w:rPr>
                              <w:rFonts w:ascii="Sakkal Majalla" w:hAnsi="Sakkal Majalla" w:cs="Sakkal Majalla"/>
                              <w:color w:val="538135" w:themeColor="accent6" w:themeShade="BF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168" style="position:absolute;left:0;text-align:left;margin-left:-68.25pt;margin-top:-3pt;width:126pt;height:2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" filled="f" stroked="f" strokeweight="1pt">
              <v:textbox>
                <w:txbxContent>
                  <w:p w:rsidR="00D66F9E" w:rsidRPr="000A6361" w:rsidRDefault="00D66F9E" w:rsidP="00D66F9E">
                    <w:pPr>
                      <w:bidi w:val="0"/>
                      <w:spacing w:line="240" w:lineRule="auto"/>
                      <w:jc w:val="left"/>
                      <w:rPr>
                        <w:rFonts w:ascii="Sakkal Majalla" w:hAnsi="Sakkal Majalla" w:cs="Sakkal Majalla"/>
                        <w:color w:val="538135" w:themeColor="accent6" w:themeShade="BF"/>
                      </w:rPr>
                    </w:pPr>
                    <w:r w:rsidRPr="000A6361">
                      <w:rPr>
                        <w:rFonts w:ascii="Sakkal Majalla" w:hAnsi="Sakkal Majalla" w:cs="Sakkal Majalla"/>
                        <w:color w:val="538135" w:themeColor="accent6" w:themeShade="BF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="00245452">
      <w:rPr>
        <w:noProof/>
      </w:rPr>
      <mc:AlternateContent>
        <mc:Choice Requires="wpg">
          <w:drawing>
            <wp:anchor distT="0" distB="0" distL="114300" distR="114300" simplePos="0" relativeHeight="251676672" behindDoc="1" locked="0" layoutInCell="1" allowOverlap="1" wp14:anchorId="2A074082" wp14:editId="73427D89">
              <wp:simplePos x="0" y="0"/>
              <wp:positionH relativeFrom="margin">
                <wp:posOffset>-908685</wp:posOffset>
              </wp:positionH>
              <wp:positionV relativeFrom="paragraph">
                <wp:posOffset>-110803</wp:posOffset>
              </wp:positionV>
              <wp:extent cx="7760970" cy="410210"/>
              <wp:effectExtent l="0" t="0" r="0" b="8890"/>
              <wp:wrapNone/>
              <wp:docPr id="52" name="Group 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0970" cy="410210"/>
                        <a:chOff x="0" y="0"/>
                        <a:chExt cx="7762875" cy="409575"/>
                      </a:xfrm>
                    </wpg:grpSpPr>
                    <wps:wsp>
                      <wps:cNvPr id="56" name="Rectangle 56"/>
                      <wps:cNvSpPr/>
                      <wps:spPr>
                        <a:xfrm>
                          <a:off x="0" y="0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C1D4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8387" name="Rectangle 768387"/>
                      <wps:cNvSpPr/>
                      <wps:spPr>
                        <a:xfrm>
                          <a:off x="0" y="66675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3C88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52" o:spid="_x0000_s1026" style="position:absolute;left:0;text-align:left;margin-left:-71.55pt;margin-top:-8.7pt;width:611.1pt;height:32.3pt;z-index:-251639808;mso-position-horizontal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">
              <v:rect id="Rectangle 56" o:spid="_x0000_s1027" style="position:absolute;width:7762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HcMMA&#10;AADbAAAADwAAAGRycy9kb3ducmV2LnhtbESPzWqDQBSF94G+w3AL3SVjA7FiM4qUCCWbYNIuurs4&#10;Nypx7ogzjTZPnykUujycn4+zzWfTiyuNrrOs4HkVgSCure64UfBxKpcJCOeRNfaWScEPOcizh8UW&#10;U20nruh69I0II+xSVNB6P6RSurolg25lB+Lgne1o0Ac5NlKPOIVx08t1FMXSYMeB0OJAby3Vl+O3&#10;UVDRy9euLm1z4I0N7GTa3z4LpZ4e5+IVhKfZ/4f/2u9awSaG3y/hB8j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JHcMMAAADbAAAADwAAAAAAAAAAAAAAAACYAgAAZHJzL2Rv&#10;d25yZXYueG1sUEsFBgAAAAAEAAQA9QAAAIgDAAAAAA==&#10;" fillcolor="#c1d4d9" stroked="f" strokeweight="1pt"/>
              <v:rect id="Rectangle 768387" o:spid="_x0000_s1028" style="position:absolute;top:666;width:7762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KgMgA&#10;AADfAAAADwAAAGRycy9kb3ducmV2LnhtbESPQWvCQBSE74X+h+UVvEjdaKmG6CaIILaXglrQ4zP7&#10;moRm38bsmqT/vlsoeBxm5htmlQ2mFh21rrKsYDqJQBDnVldcKPg8bp9jEM4ja6wtk4IfcpCljw8r&#10;TLTteU/dwRciQNglqKD0vkmkdHlJBt3ENsTB+7KtQR9kW0jdYh/gppazKJpLgxWHhRIb2pSUfx9u&#10;RoH9eB33+eZ9OnQRXfAqT+fxbKfU6GlYL0F4Gvw9/N9+0woW8/glXsDfn/AFZP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0qAyAAAAN8AAAAPAAAAAAAAAAAAAAAAAJgCAABk&#10;cnMvZG93bnJldi54bWxQSwUGAAAAAAQABAD1AAAAjQMAAAAA&#10;" fillcolor="#3c88a6" stroked="f" strokeweight="1pt"/>
              <w10:wrap anchorx="margin"/>
            </v:group>
          </w:pict>
        </mc:Fallback>
      </mc:AlternateContent>
    </w:r>
    <w:sdt>
      <w:sdtPr>
        <w:rPr>
          <w:rtl/>
        </w:rPr>
        <w:id w:val="465402641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4752C9" w:rsidRPr="004752C9">
          <w:rPr>
            <w:color w:val="FFFFFF" w:themeColor="background1"/>
          </w:rPr>
          <w:fldChar w:fldCharType="begin"/>
        </w:r>
        <w:r w:rsidR="004752C9" w:rsidRPr="004752C9">
          <w:rPr>
            <w:color w:val="FFFFFF" w:themeColor="background1"/>
          </w:rPr>
          <w:instrText xml:space="preserve"> PAGE   \* MERGEFORMAT </w:instrText>
        </w:r>
        <w:r w:rsidR="004752C9" w:rsidRPr="004752C9">
          <w:rPr>
            <w:color w:val="FFFFFF" w:themeColor="background1"/>
          </w:rPr>
          <w:fldChar w:fldCharType="separate"/>
        </w:r>
        <w:r w:rsidR="00B471BA">
          <w:rPr>
            <w:noProof/>
            <w:color w:val="FFFFFF" w:themeColor="background1"/>
            <w:rtl/>
          </w:rPr>
          <w:t>6</w:t>
        </w:r>
        <w:r w:rsidR="004752C9" w:rsidRPr="004752C9">
          <w:rPr>
            <w:noProof/>
            <w:color w:val="FFFFFF" w:themeColor="background1"/>
          </w:rPr>
          <w:fldChar w:fldCharType="end"/>
        </w:r>
      </w:sdtContent>
    </w:sdt>
  </w:p>
  <w:p w:rsidR="00415CB0" w:rsidRPr="004752C9" w:rsidRDefault="00D66F9E" w:rsidP="004752C9">
    <w:pPr>
      <w:pStyle w:val="Footer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8D6E774" wp14:editId="477A428E">
              <wp:simplePos x="0" y="0"/>
              <wp:positionH relativeFrom="column">
                <wp:posOffset>4210050</wp:posOffset>
              </wp:positionH>
              <wp:positionV relativeFrom="paragraph">
                <wp:posOffset>337820</wp:posOffset>
              </wp:positionV>
              <wp:extent cx="2374265" cy="1402715"/>
              <wp:effectExtent l="0" t="0" r="0" b="0"/>
              <wp:wrapNone/>
              <wp:docPr id="8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66F9E" w:rsidRPr="00DC31A5" w:rsidRDefault="00D66F9E" w:rsidP="00D66F9E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D66F9E" w:rsidRPr="00DC31A5" w:rsidRDefault="003573B5" w:rsidP="00D66F9E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D66F9E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D66F9E" w:rsidRPr="00DC31A5" w:rsidRDefault="00D66F9E" w:rsidP="00D66F9E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D66F9E" w:rsidRPr="00DC31A5" w:rsidRDefault="00D66F9E" w:rsidP="00D66F9E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D66F9E" w:rsidRDefault="00D66F9E" w:rsidP="00D66F9E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D66F9E" w:rsidRPr="00DC31A5" w:rsidRDefault="00D66F9E" w:rsidP="00D66F9E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169" style="position:absolute;left:0;text-align:left;margin-left:331.5pt;margin-top:26.6pt;width:186.95pt;height:11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" filled="f" stroked="f" strokeweight="1pt">
              <v:textbox>
                <w:txbxContent>
                  <w:p w:rsidR="00D66F9E" w:rsidRPr="00DC31A5" w:rsidRDefault="00D66F9E" w:rsidP="00D66F9E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D66F9E" w:rsidRPr="00DC31A5" w:rsidRDefault="00D66F9E" w:rsidP="00D66F9E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D66F9E" w:rsidRPr="00DC31A5" w:rsidRDefault="00D66F9E" w:rsidP="00D66F9E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D66F9E" w:rsidRPr="00DC31A5" w:rsidRDefault="00D66F9E" w:rsidP="00D66F9E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D66F9E" w:rsidRDefault="00D66F9E" w:rsidP="00D66F9E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D66F9E" w:rsidRPr="00DC31A5" w:rsidRDefault="00D66F9E" w:rsidP="00D66F9E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3B5" w:rsidRDefault="003573B5" w:rsidP="00F53D08">
      <w:pPr>
        <w:spacing w:line="240" w:lineRule="auto"/>
      </w:pPr>
      <w:r>
        <w:separator/>
      </w:r>
    </w:p>
  </w:footnote>
  <w:footnote w:type="continuationSeparator" w:id="0">
    <w:p w:rsidR="003573B5" w:rsidRDefault="003573B5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E4514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555154B" wp14:editId="4C1EAFB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2AEA1D65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245452">
    <w:pPr>
      <w:pStyle w:val="Header"/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2356ED52" wp14:editId="58DB3954">
              <wp:simplePos x="0" y="0"/>
              <wp:positionH relativeFrom="margin">
                <wp:align>center</wp:align>
              </wp:positionH>
              <wp:positionV relativeFrom="paragraph">
                <wp:posOffset>-462593</wp:posOffset>
              </wp:positionV>
              <wp:extent cx="6057900" cy="62992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2992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45452" w:rsidRPr="00FB2515" w:rsidRDefault="00431E7F" w:rsidP="00245452">
                          <w:pPr>
                            <w:jc w:val="center"/>
                            <w:rPr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مهارات التعامل مع المرؤوسين</w:t>
                          </w:r>
                          <w:r w:rsidR="00245452" w:rsidRPr="00FB2515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– </w:t>
                          </w:r>
                          <w:r w:rsidR="00245452" w:rsidRPr="00FB2515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أوراق عمل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oundrect w14:anchorId="2356ED52" id="Rectangle: Rounded Corners 219" o:spid="_x0000_s1261" style="position:absolute;left:0;text-align:left;margin-left:0;margin-top:-36.4pt;width:477pt;height:49.6pt;z-index:-251641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3FE18454" w14:textId="16B1EFC7" w:rsidR="00245452" w:rsidRPr="00FB2515" w:rsidRDefault="00431E7F" w:rsidP="00245452">
                    <w:pPr>
                      <w:jc w:val="center"/>
                      <w:rPr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مهارات التعامل مع المرؤوسين</w:t>
                    </w:r>
                    <w:r w:rsidR="00245452" w:rsidRPr="00FB2515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– </w:t>
                    </w:r>
                    <w:r w:rsidR="00245452" w:rsidRPr="00FB2515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أوراق عمل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17"/>
  </w:num>
  <w:num w:numId="4">
    <w:abstractNumId w:val="29"/>
  </w:num>
  <w:num w:numId="5">
    <w:abstractNumId w:val="5"/>
  </w:num>
  <w:num w:numId="6">
    <w:abstractNumId w:val="3"/>
  </w:num>
  <w:num w:numId="7">
    <w:abstractNumId w:val="13"/>
  </w:num>
  <w:num w:numId="8">
    <w:abstractNumId w:val="28"/>
  </w:num>
  <w:num w:numId="9">
    <w:abstractNumId w:val="22"/>
  </w:num>
  <w:num w:numId="10">
    <w:abstractNumId w:val="32"/>
  </w:num>
  <w:num w:numId="11">
    <w:abstractNumId w:val="20"/>
  </w:num>
  <w:num w:numId="12">
    <w:abstractNumId w:val="36"/>
  </w:num>
  <w:num w:numId="13">
    <w:abstractNumId w:val="10"/>
  </w:num>
  <w:num w:numId="14">
    <w:abstractNumId w:val="12"/>
  </w:num>
  <w:num w:numId="15">
    <w:abstractNumId w:val="8"/>
  </w:num>
  <w:num w:numId="16">
    <w:abstractNumId w:val="27"/>
  </w:num>
  <w:num w:numId="17">
    <w:abstractNumId w:val="30"/>
  </w:num>
  <w:num w:numId="18">
    <w:abstractNumId w:val="0"/>
  </w:num>
  <w:num w:numId="19">
    <w:abstractNumId w:val="21"/>
  </w:num>
  <w:num w:numId="20">
    <w:abstractNumId w:val="34"/>
  </w:num>
  <w:num w:numId="21">
    <w:abstractNumId w:val="15"/>
  </w:num>
  <w:num w:numId="22">
    <w:abstractNumId w:val="9"/>
  </w:num>
  <w:num w:numId="23">
    <w:abstractNumId w:val="23"/>
  </w:num>
  <w:num w:numId="24">
    <w:abstractNumId w:val="18"/>
  </w:num>
  <w:num w:numId="25">
    <w:abstractNumId w:val="11"/>
  </w:num>
  <w:num w:numId="26">
    <w:abstractNumId w:val="31"/>
  </w:num>
  <w:num w:numId="27">
    <w:abstractNumId w:val="6"/>
  </w:num>
  <w:num w:numId="28">
    <w:abstractNumId w:val="26"/>
  </w:num>
  <w:num w:numId="29">
    <w:abstractNumId w:val="35"/>
  </w:num>
  <w:num w:numId="30">
    <w:abstractNumId w:val="14"/>
  </w:num>
  <w:num w:numId="31">
    <w:abstractNumId w:val="7"/>
  </w:num>
  <w:num w:numId="32">
    <w:abstractNumId w:val="1"/>
  </w:num>
  <w:num w:numId="33">
    <w:abstractNumId w:val="24"/>
  </w:num>
  <w:num w:numId="34">
    <w:abstractNumId w:val="4"/>
  </w:num>
  <w:num w:numId="35">
    <w:abstractNumId w:val="25"/>
  </w:num>
  <w:num w:numId="36">
    <w:abstractNumId w:val="19"/>
  </w:num>
  <w:num w:numId="37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E7F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F65A1"/>
    <w:rsid w:val="001101A0"/>
    <w:rsid w:val="00136C77"/>
    <w:rsid w:val="00146067"/>
    <w:rsid w:val="00150A53"/>
    <w:rsid w:val="00173552"/>
    <w:rsid w:val="00194181"/>
    <w:rsid w:val="00195C1F"/>
    <w:rsid w:val="001D1A3B"/>
    <w:rsid w:val="001D350A"/>
    <w:rsid w:val="001F0B9B"/>
    <w:rsid w:val="002021EF"/>
    <w:rsid w:val="00206D6C"/>
    <w:rsid w:val="0021196B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58A5"/>
    <w:rsid w:val="003000E6"/>
    <w:rsid w:val="00305CD1"/>
    <w:rsid w:val="0032182E"/>
    <w:rsid w:val="00351640"/>
    <w:rsid w:val="003573B5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1E7F"/>
    <w:rsid w:val="00434D3A"/>
    <w:rsid w:val="00440E77"/>
    <w:rsid w:val="004551E6"/>
    <w:rsid w:val="004752C9"/>
    <w:rsid w:val="0048371F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3F60"/>
    <w:rsid w:val="00662FB9"/>
    <w:rsid w:val="00664F43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74F12"/>
    <w:rsid w:val="007846DC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471BA"/>
    <w:rsid w:val="00B57307"/>
    <w:rsid w:val="00B72FA3"/>
    <w:rsid w:val="00B85C78"/>
    <w:rsid w:val="00B87C48"/>
    <w:rsid w:val="00B9126E"/>
    <w:rsid w:val="00B9763C"/>
    <w:rsid w:val="00BC4B17"/>
    <w:rsid w:val="00BD181C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0AAC"/>
    <w:rsid w:val="00D26A0B"/>
    <w:rsid w:val="00D313B8"/>
    <w:rsid w:val="00D32D17"/>
    <w:rsid w:val="00D34C43"/>
    <w:rsid w:val="00D60FDE"/>
    <w:rsid w:val="00D6468C"/>
    <w:rsid w:val="00D66F9E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E2D3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http://www.dawliatraining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dawliatraining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yperlink" Target="http://www.dawliatraining.com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FC3FA717-AAD3-419A-8F40-EBDBF49CC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6</TotalTime>
  <Pages>7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user</cp:lastModifiedBy>
  <cp:revision>4</cp:revision>
  <cp:lastPrinted>2022-03-26T18:07:00Z</cp:lastPrinted>
  <dcterms:created xsi:type="dcterms:W3CDTF">2022-11-15T19:25:00Z</dcterms:created>
  <dcterms:modified xsi:type="dcterms:W3CDTF">2025-02-15T07:22:00Z</dcterms:modified>
</cp:coreProperties>
</file>